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FD5" w:rsidRPr="00D10C7E" w:rsidRDefault="00A31FD5" w:rsidP="00E55E02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bookmarkStart w:id="0" w:name="_GoBack"/>
      <w:r>
        <w:rPr>
          <w:rFonts w:ascii="Times New Roman" w:hAnsi="Times New Roman"/>
          <w:b/>
          <w:sz w:val="32"/>
          <w:szCs w:val="32"/>
        </w:rPr>
        <w:t xml:space="preserve">МАКСИМОВА ЕЛИЗАВЕТА АФАНАСЬЕВНА </w:t>
      </w:r>
    </w:p>
    <w:p w:rsidR="00A31FD5" w:rsidRPr="00FC2A23" w:rsidRDefault="00A31FD5" w:rsidP="00E55E02">
      <w:pPr>
        <w:spacing w:line="240" w:lineRule="auto"/>
        <w:rPr>
          <w:rFonts w:ascii="Times New Roman" w:hAnsi="Times New Roman"/>
          <w:b/>
          <w:sz w:val="32"/>
          <w:szCs w:val="32"/>
        </w:rPr>
      </w:pPr>
    </w:p>
    <w:p w:rsidR="00A31FD5" w:rsidRPr="00FC2A23" w:rsidRDefault="00A31FD5" w:rsidP="00E55E02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FC2A23">
        <w:rPr>
          <w:rFonts w:ascii="Times New Roman" w:hAnsi="Times New Roman"/>
          <w:b/>
          <w:sz w:val="32"/>
          <w:szCs w:val="32"/>
        </w:rPr>
        <w:t>«Мир во всем мире»</w:t>
      </w:r>
    </w:p>
    <w:p w:rsidR="00A31FD5" w:rsidRPr="00AE68C6" w:rsidRDefault="00A31FD5" w:rsidP="00E55E02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31FD5" w:rsidRPr="00AE68C6" w:rsidRDefault="00A31FD5" w:rsidP="00FC2A2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E68C6">
        <w:rPr>
          <w:rFonts w:ascii="Times New Roman" w:hAnsi="Times New Roman"/>
          <w:sz w:val="28"/>
          <w:szCs w:val="28"/>
        </w:rPr>
        <w:t>Когда начала</w:t>
      </w:r>
      <w:r>
        <w:rPr>
          <w:rFonts w:ascii="Times New Roman" w:hAnsi="Times New Roman"/>
          <w:sz w:val="28"/>
          <w:szCs w:val="28"/>
        </w:rPr>
        <w:t xml:space="preserve">сь Великая Отечественная война, Елизавете Афанасьевне было </w:t>
      </w:r>
      <w:r w:rsidRPr="00AE68C6">
        <w:rPr>
          <w:rFonts w:ascii="Times New Roman" w:hAnsi="Times New Roman"/>
          <w:sz w:val="28"/>
          <w:szCs w:val="28"/>
        </w:rPr>
        <w:t>11лет.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68C6">
        <w:rPr>
          <w:rFonts w:ascii="Times New Roman" w:hAnsi="Times New Roman"/>
          <w:sz w:val="28"/>
          <w:szCs w:val="28"/>
        </w:rPr>
        <w:t>Она училась в средней школе в дер.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68C6">
        <w:rPr>
          <w:rFonts w:ascii="Times New Roman" w:hAnsi="Times New Roman"/>
          <w:sz w:val="28"/>
          <w:szCs w:val="28"/>
        </w:rPr>
        <w:t>Сос</w:t>
      </w:r>
      <w:r>
        <w:rPr>
          <w:rFonts w:ascii="Times New Roman" w:hAnsi="Times New Roman"/>
          <w:sz w:val="28"/>
          <w:szCs w:val="28"/>
        </w:rPr>
        <w:t>н</w:t>
      </w:r>
      <w:r w:rsidRPr="00AE68C6">
        <w:rPr>
          <w:rFonts w:ascii="Times New Roman" w:hAnsi="Times New Roman"/>
          <w:sz w:val="28"/>
          <w:szCs w:val="28"/>
        </w:rPr>
        <w:t>овый Ключ Чистопольского района и во время каникул работала в колхозе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A31FD5" w:rsidRPr="00AE68C6" w:rsidRDefault="00A31FD5" w:rsidP="00E55E02">
      <w:pPr>
        <w:spacing w:line="240" w:lineRule="auto"/>
        <w:rPr>
          <w:rFonts w:ascii="Times New Roman" w:hAnsi="Times New Roman"/>
          <w:sz w:val="28"/>
          <w:szCs w:val="28"/>
        </w:rPr>
      </w:pPr>
    </w:p>
    <w:bookmarkEnd w:id="0"/>
    <w:p w:rsidR="00A31FD5" w:rsidRDefault="00A31FD5"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68pt;height:351pt;visibility:visible">
            <v:imagedata r:id="rId4" o:title=""/>
          </v:shape>
        </w:pict>
      </w:r>
    </w:p>
    <w:sectPr w:rsidR="00A31FD5" w:rsidSect="007137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793F"/>
    <w:rsid w:val="000B7285"/>
    <w:rsid w:val="00183A27"/>
    <w:rsid w:val="001C5948"/>
    <w:rsid w:val="003D53F6"/>
    <w:rsid w:val="00424D48"/>
    <w:rsid w:val="00561274"/>
    <w:rsid w:val="005928F4"/>
    <w:rsid w:val="005A0244"/>
    <w:rsid w:val="00694BEE"/>
    <w:rsid w:val="006A5E1E"/>
    <w:rsid w:val="007137F1"/>
    <w:rsid w:val="008000A0"/>
    <w:rsid w:val="00844FF1"/>
    <w:rsid w:val="00856690"/>
    <w:rsid w:val="00873088"/>
    <w:rsid w:val="009400E3"/>
    <w:rsid w:val="00941D6B"/>
    <w:rsid w:val="009D1705"/>
    <w:rsid w:val="00A31FD5"/>
    <w:rsid w:val="00A8793F"/>
    <w:rsid w:val="00AE68C6"/>
    <w:rsid w:val="00B1009E"/>
    <w:rsid w:val="00B552D0"/>
    <w:rsid w:val="00CB063E"/>
    <w:rsid w:val="00CC4FE3"/>
    <w:rsid w:val="00D10C7E"/>
    <w:rsid w:val="00E178F7"/>
    <w:rsid w:val="00E55E02"/>
    <w:rsid w:val="00E60692"/>
    <w:rsid w:val="00EF4137"/>
    <w:rsid w:val="00FC2A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594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83A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83A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</TotalTime>
  <Pages>1</Pages>
  <Words>36</Words>
  <Characters>210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Admin</cp:lastModifiedBy>
  <cp:revision>13</cp:revision>
  <dcterms:created xsi:type="dcterms:W3CDTF">2015-02-16T08:39:00Z</dcterms:created>
  <dcterms:modified xsi:type="dcterms:W3CDTF">2015-04-10T14:41:00Z</dcterms:modified>
</cp:coreProperties>
</file>